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81785B" w14:textId="77777777" w:rsidR="00030818" w:rsidRDefault="00030818" w:rsidP="0003081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WHYNCHCOTE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18F2E0FA" w14:textId="77777777" w:rsidR="00030818" w:rsidRDefault="00030818" w:rsidP="0003081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Lincoln. Esquire.</w:t>
      </w:r>
    </w:p>
    <w:p w14:paraId="38AD86DA" w14:textId="77777777" w:rsidR="00030818" w:rsidRDefault="00030818" w:rsidP="00030818">
      <w:pPr>
        <w:rPr>
          <w:rFonts w:ascii="Times New Roman" w:hAnsi="Times New Roman" w:cs="Times New Roman"/>
        </w:rPr>
      </w:pPr>
    </w:p>
    <w:p w14:paraId="741B1D3A" w14:textId="77777777" w:rsidR="00030818" w:rsidRDefault="00030818" w:rsidP="00030818">
      <w:pPr>
        <w:rPr>
          <w:rFonts w:ascii="Times New Roman" w:hAnsi="Times New Roman" w:cs="Times New Roman"/>
        </w:rPr>
      </w:pPr>
    </w:p>
    <w:p w14:paraId="4F3D3793" w14:textId="77777777" w:rsidR="00030818" w:rsidRDefault="00030818" w:rsidP="0003081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 made a plaint of debt against John Horne of Lincoln(q.v.), Richard </w:t>
      </w:r>
    </w:p>
    <w:p w14:paraId="7A89E5D4" w14:textId="77777777" w:rsidR="00030818" w:rsidRDefault="00030818" w:rsidP="0003081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Wellsy</w:t>
      </w:r>
      <w:proofErr w:type="spellEnd"/>
      <w:r>
        <w:rPr>
          <w:rFonts w:ascii="Times New Roman" w:hAnsi="Times New Roman" w:cs="Times New Roman"/>
        </w:rPr>
        <w:t xml:space="preserve"> of Lincoln(q.v.) and Peter Yorke, Rector of Allington(q.v.).</w:t>
      </w:r>
    </w:p>
    <w:p w14:paraId="1742F7A5" w14:textId="77777777" w:rsidR="00030818" w:rsidRDefault="00030818" w:rsidP="0003081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5B4774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7F2331B4" w14:textId="77777777" w:rsidR="00030818" w:rsidRDefault="00030818" w:rsidP="00030818">
      <w:pPr>
        <w:rPr>
          <w:rFonts w:ascii="Times New Roman" w:hAnsi="Times New Roman" w:cs="Times New Roman"/>
        </w:rPr>
      </w:pPr>
    </w:p>
    <w:p w14:paraId="0436D283" w14:textId="77777777" w:rsidR="00030818" w:rsidRDefault="00030818" w:rsidP="00030818">
      <w:pPr>
        <w:rPr>
          <w:rFonts w:ascii="Times New Roman" w:hAnsi="Times New Roman" w:cs="Times New Roman"/>
        </w:rPr>
      </w:pPr>
    </w:p>
    <w:p w14:paraId="4636927A" w14:textId="77777777" w:rsidR="00030818" w:rsidRDefault="00030818" w:rsidP="0003081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 April 2019</w:t>
      </w:r>
    </w:p>
    <w:p w14:paraId="3B01F856" w14:textId="77777777" w:rsidR="006B2F86" w:rsidRPr="00E71FC3" w:rsidRDefault="00030818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E6D8FE" w14:textId="77777777" w:rsidR="00030818" w:rsidRDefault="00030818" w:rsidP="00E71FC3">
      <w:r>
        <w:separator/>
      </w:r>
    </w:p>
  </w:endnote>
  <w:endnote w:type="continuationSeparator" w:id="0">
    <w:p w14:paraId="03C8407A" w14:textId="77777777" w:rsidR="00030818" w:rsidRDefault="00030818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6DE6AC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A0E14B" w14:textId="77777777" w:rsidR="00030818" w:rsidRDefault="00030818" w:rsidP="00E71FC3">
      <w:r>
        <w:separator/>
      </w:r>
    </w:p>
  </w:footnote>
  <w:footnote w:type="continuationSeparator" w:id="0">
    <w:p w14:paraId="68ECC78A" w14:textId="77777777" w:rsidR="00030818" w:rsidRDefault="00030818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0818"/>
    <w:rsid w:val="00030818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3A8BF1"/>
  <w15:chartTrackingRefBased/>
  <w15:docId w15:val="{6E8A3F54-B58F-4376-9B9C-5041A95572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0818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03081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53</Words>
  <Characters>304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2019-04-26T16:49:00Z</dcterms:created>
  <dcterms:modified xsi:type="dcterms:W3CDTF">2019-04-26T16:50:00Z</dcterms:modified>
</cp:coreProperties>
</file>